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C4" w:rsidRPr="00A95DAC" w:rsidRDefault="00BA42C4" w:rsidP="00BA42C4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BA42C4" w:rsidRPr="00222DBE" w:rsidRDefault="00BA42C4" w:rsidP="00EB314D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BA42C4" w:rsidRDefault="00BA42C4" w:rsidP="00EB314D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年汕头市北墩小学部门决算</w:t>
      </w:r>
    </w:p>
    <w:p w:rsidR="00BA42C4" w:rsidRDefault="00BA42C4" w:rsidP="00EB314D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基本情况说明</w:t>
      </w:r>
    </w:p>
    <w:p w:rsidR="00BA42C4" w:rsidRPr="00EB314D" w:rsidRDefault="00BA42C4" w:rsidP="00EB314D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BA42C4" w:rsidRPr="009415B3" w:rsidRDefault="00BA42C4" w:rsidP="00EB314D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BA42C4" w:rsidRPr="00606CAF" w:rsidRDefault="00BA42C4" w:rsidP="00EB314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BA42C4" w:rsidRPr="00EA48FB" w:rsidRDefault="00BA42C4" w:rsidP="00EB314D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28"/>
        </w:rPr>
      </w:pPr>
      <w:r>
        <w:rPr>
          <w:rFonts w:ascii="宋体" w:hAnsi="宋体" w:cs="仿宋_GB2312" w:hint="eastAsia"/>
          <w:sz w:val="28"/>
          <w:lang/>
        </w:rPr>
        <w:t>我校</w:t>
      </w:r>
      <w:r>
        <w:rPr>
          <w:rFonts w:ascii="宋体" w:hAnsi="宋体" w:hint="eastAsia"/>
          <w:sz w:val="28"/>
        </w:rPr>
        <w:t>是一所全日制公办小学</w:t>
      </w:r>
      <w:r>
        <w:rPr>
          <w:rFonts w:ascii="宋体" w:hAnsi="宋体" w:cs="仿宋_GB2312" w:hint="eastAsia"/>
          <w:sz w:val="28"/>
          <w:lang/>
        </w:rPr>
        <w:t>。</w:t>
      </w:r>
      <w:r w:rsidRPr="00D53BD2">
        <w:rPr>
          <w:rFonts w:ascii="宋体" w:hAnsi="宋体" w:hint="eastAsia"/>
          <w:sz w:val="30"/>
          <w:szCs w:val="30"/>
        </w:rPr>
        <w:t>机构设置基本情况：</w:t>
      </w:r>
      <w:r>
        <w:rPr>
          <w:rFonts w:ascii="宋体" w:hAnsi="宋体" w:hint="eastAsia"/>
          <w:sz w:val="30"/>
          <w:szCs w:val="30"/>
        </w:rPr>
        <w:t>校长室、教务处、总务处。</w:t>
      </w:r>
      <w:r>
        <w:rPr>
          <w:rFonts w:ascii="宋体" w:hAnsi="宋体" w:cs="仿宋_GB2312" w:hint="eastAsia"/>
          <w:sz w:val="28"/>
          <w:lang/>
        </w:rPr>
        <w:t>学校的基本职能：是</w:t>
      </w:r>
      <w:r w:rsidRPr="00EA48FB">
        <w:rPr>
          <w:rFonts w:ascii="宋体" w:hAnsi="宋体" w:hint="eastAsia"/>
          <w:sz w:val="28"/>
        </w:rPr>
        <w:t>贯彻执行党和国家的教育方针政策，承担小学义务教育任务，负责制定年度教育计划并组织实施，执行国家教育教学标准，培养德、智、体、美、劳全面发展的学生，承担上级布置的各项任务，规范教育教学秩序，负责教师的师德培训与管理，确保教育教学质量。</w:t>
      </w:r>
    </w:p>
    <w:p w:rsidR="00BA42C4" w:rsidRDefault="00BA42C4" w:rsidP="00EB314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BA42C4" w:rsidRPr="00EA48FB" w:rsidRDefault="00BA42C4" w:rsidP="00EB314D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28"/>
        </w:rPr>
      </w:pPr>
      <w:r>
        <w:rPr>
          <w:rFonts w:ascii="宋体" w:hAnsi="宋体" w:cs="仿宋_GB2312" w:hint="eastAsia"/>
          <w:sz w:val="28"/>
          <w:lang/>
        </w:rPr>
        <w:t>学校拥有先进的教育教学设施和一支优秀的教职工队伍。</w:t>
      </w:r>
      <w:r w:rsidRPr="00EA48FB">
        <w:rPr>
          <w:rFonts w:ascii="宋体" w:hAnsi="宋体" w:hint="eastAsia"/>
          <w:sz w:val="28"/>
        </w:rPr>
        <w:t>共有事业编制</w:t>
      </w:r>
      <w:r>
        <w:rPr>
          <w:rFonts w:ascii="宋体" w:hAnsi="宋体"/>
          <w:sz w:val="28"/>
        </w:rPr>
        <w:t>61</w:t>
      </w:r>
      <w:r w:rsidRPr="00EA48FB">
        <w:rPr>
          <w:rFonts w:ascii="宋体" w:hAnsi="宋体" w:hint="eastAsia"/>
          <w:sz w:val="28"/>
        </w:rPr>
        <w:t>人。</w:t>
      </w:r>
      <w:r>
        <w:rPr>
          <w:rFonts w:ascii="宋体" w:hAnsi="宋体" w:hint="eastAsia"/>
          <w:sz w:val="30"/>
          <w:szCs w:val="30"/>
        </w:rPr>
        <w:t>年初教职工</w:t>
      </w:r>
      <w:r>
        <w:rPr>
          <w:rFonts w:ascii="宋体" w:hAnsi="宋体"/>
          <w:sz w:val="30"/>
          <w:szCs w:val="30"/>
        </w:rPr>
        <w:t>73</w:t>
      </w:r>
      <w:r>
        <w:rPr>
          <w:rFonts w:ascii="宋体" w:hAnsi="宋体" w:hint="eastAsia"/>
          <w:sz w:val="30"/>
          <w:szCs w:val="30"/>
        </w:rPr>
        <w:t>人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，其中财政拨款供养</w:t>
      </w:r>
      <w:r>
        <w:rPr>
          <w:rFonts w:ascii="宋体" w:hAnsi="宋体"/>
          <w:sz w:val="30"/>
          <w:szCs w:val="30"/>
        </w:rPr>
        <w:t>73</w:t>
      </w:r>
      <w:r>
        <w:rPr>
          <w:rFonts w:ascii="宋体" w:hAnsi="宋体" w:hint="eastAsia"/>
          <w:sz w:val="30"/>
          <w:szCs w:val="30"/>
        </w:rPr>
        <w:t>人，分别计：在职</w:t>
      </w:r>
      <w:r>
        <w:rPr>
          <w:rFonts w:ascii="宋体" w:hAnsi="宋体"/>
          <w:sz w:val="30"/>
          <w:szCs w:val="30"/>
        </w:rPr>
        <w:t>45</w:t>
      </w:r>
      <w:r>
        <w:rPr>
          <w:rFonts w:ascii="宋体" w:hAnsi="宋体" w:hint="eastAsia"/>
          <w:sz w:val="30"/>
          <w:szCs w:val="30"/>
        </w:rPr>
        <w:t>人、离休</w:t>
      </w:r>
      <w:r>
        <w:rPr>
          <w:rFonts w:ascii="宋体" w:hAnsi="宋体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人、退休</w:t>
      </w:r>
      <w:r>
        <w:rPr>
          <w:rFonts w:ascii="宋体" w:hAnsi="宋体"/>
          <w:sz w:val="30"/>
          <w:szCs w:val="30"/>
        </w:rPr>
        <w:t>28</w:t>
      </w:r>
      <w:r>
        <w:rPr>
          <w:rFonts w:ascii="宋体" w:hAnsi="宋体" w:hint="eastAsia"/>
          <w:sz w:val="30"/>
          <w:szCs w:val="30"/>
        </w:rPr>
        <w:t>人；年末教职工数</w:t>
      </w:r>
      <w:r>
        <w:rPr>
          <w:rFonts w:ascii="宋体" w:hAnsi="宋体"/>
          <w:sz w:val="30"/>
          <w:szCs w:val="30"/>
        </w:rPr>
        <w:t>73</w:t>
      </w:r>
      <w:r>
        <w:rPr>
          <w:rFonts w:ascii="宋体" w:hAnsi="宋体" w:hint="eastAsia"/>
          <w:sz w:val="30"/>
          <w:szCs w:val="30"/>
        </w:rPr>
        <w:t>人，分别计：在职</w:t>
      </w:r>
      <w:r>
        <w:rPr>
          <w:rFonts w:ascii="宋体" w:hAnsi="宋体"/>
          <w:sz w:val="30"/>
          <w:szCs w:val="30"/>
        </w:rPr>
        <w:t>45</w:t>
      </w:r>
      <w:r>
        <w:rPr>
          <w:rFonts w:ascii="宋体" w:hAnsi="宋体" w:hint="eastAsia"/>
          <w:sz w:val="30"/>
          <w:szCs w:val="30"/>
        </w:rPr>
        <w:t>人、离休</w:t>
      </w:r>
      <w:r>
        <w:rPr>
          <w:rFonts w:ascii="宋体" w:hAnsi="宋体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人、退休</w:t>
      </w:r>
      <w:r>
        <w:rPr>
          <w:rFonts w:ascii="宋体" w:hAnsi="宋体"/>
          <w:sz w:val="30"/>
          <w:szCs w:val="30"/>
        </w:rPr>
        <w:t>28</w:t>
      </w:r>
      <w:r>
        <w:rPr>
          <w:rFonts w:ascii="宋体" w:hAnsi="宋体" w:hint="eastAsia"/>
          <w:sz w:val="30"/>
          <w:szCs w:val="30"/>
        </w:rPr>
        <w:t>人。</w:t>
      </w:r>
    </w:p>
    <w:p w:rsidR="00BA42C4" w:rsidRDefault="00BA42C4" w:rsidP="00EB314D">
      <w:pPr>
        <w:spacing w:line="288" w:lineRule="auto"/>
        <w:ind w:rightChars="-24" w:right="31680" w:firstLineChars="98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BA42C4" w:rsidRDefault="00BA42C4" w:rsidP="00EB314D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  <w:lang/>
        </w:rPr>
        <w:t>在上级各有关部门的大力支持下，在全校教职员工努力下，学校办学综合实力不断提高，教学质量突出，成绩名列前茅，得到社会各界的好评，在地区起到较好的示范作用。</w:t>
      </w:r>
    </w:p>
    <w:p w:rsidR="00BA42C4" w:rsidRPr="00606CAF" w:rsidRDefault="00BA42C4" w:rsidP="00EB314D">
      <w:pPr>
        <w:spacing w:line="288" w:lineRule="auto"/>
        <w:ind w:rightChars="-24" w:right="31680" w:firstLineChars="98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BA42C4" w:rsidRPr="00606CAF" w:rsidRDefault="00BA42C4" w:rsidP="00EB314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BA42C4" w:rsidRPr="00606CAF" w:rsidRDefault="00BA42C4" w:rsidP="00EB314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578.15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40.89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640E20">
        <w:rPr>
          <w:rFonts w:ascii="宋体" w:hAnsi="宋体" w:hint="eastAsia"/>
          <w:sz w:val="32"/>
          <w:szCs w:val="32"/>
        </w:rPr>
        <w:t>学生人数增加，财政拨款相应增加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578.01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214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640E20">
        <w:rPr>
          <w:rFonts w:ascii="宋体" w:hAnsi="宋体" w:hint="eastAsia"/>
          <w:sz w:val="32"/>
          <w:szCs w:val="32"/>
        </w:rPr>
        <w:t>学生人数增加，财政拨款相应增加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0.15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A42C4" w:rsidRPr="00606CAF" w:rsidRDefault="00BA42C4" w:rsidP="00EB314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572.08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34.8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640E20">
        <w:rPr>
          <w:rFonts w:ascii="宋体" w:hAnsi="宋体" w:hint="eastAsia"/>
          <w:sz w:val="32"/>
          <w:szCs w:val="32"/>
        </w:rPr>
        <w:t>学校缺编比较严重，临聘人员较多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572.08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208.07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640E20">
        <w:rPr>
          <w:rFonts w:ascii="宋体" w:hAnsi="宋体" w:hint="eastAsia"/>
          <w:sz w:val="32"/>
          <w:szCs w:val="32"/>
        </w:rPr>
        <w:t>提高教师工资待遇和专项配套资金的拨款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A42C4" w:rsidRPr="00640E20" w:rsidRDefault="00BA42C4" w:rsidP="00D942F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439.91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76.9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277.86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160.92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1.13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6.69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132.17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23.1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 w:rsidRPr="00640E20">
        <w:rPr>
          <w:rFonts w:ascii="宋体" w:hAnsi="宋体" w:hint="eastAsia"/>
          <w:sz w:val="32"/>
          <w:szCs w:val="32"/>
        </w:rPr>
        <w:t>提高教师工资待遇和专项配套资金的拨款。</w:t>
      </w:r>
    </w:p>
    <w:p w:rsidR="00BA42C4" w:rsidRPr="00D942FD" w:rsidRDefault="00BA42C4" w:rsidP="00D942FD">
      <w:pPr>
        <w:spacing w:line="288" w:lineRule="auto"/>
        <w:ind w:rightChars="-24" w:right="31680" w:firstLineChars="5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万元，具体情况如下：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事业</w:t>
      </w:r>
      <w:r w:rsidRPr="00606CAF">
        <w:rPr>
          <w:rFonts w:ascii="宋体" w:hAnsi="宋体" w:hint="eastAsia"/>
          <w:sz w:val="32"/>
          <w:szCs w:val="32"/>
        </w:rPr>
        <w:t>单位出国团组数为个、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</w:t>
      </w:r>
      <w:r>
        <w:rPr>
          <w:rFonts w:ascii="宋体" w:hAnsi="宋体"/>
          <w:sz w:val="32"/>
          <w:szCs w:val="32"/>
        </w:rPr>
        <w:t>00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0.00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0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BA42C4" w:rsidRDefault="00BA42C4" w:rsidP="00EB314D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</w:p>
    <w:p w:rsidR="00BA42C4" w:rsidRPr="00D942FD" w:rsidRDefault="00BA42C4" w:rsidP="00D942FD">
      <w:pPr>
        <w:spacing w:line="600" w:lineRule="exact"/>
        <w:ind w:firstLineChars="200" w:firstLine="31680"/>
        <w:rPr>
          <w:rFonts w:ascii="宋体"/>
          <w:sz w:val="32"/>
          <w:szCs w:val="32"/>
        </w:rPr>
      </w:pPr>
      <w:r w:rsidRPr="00D942FD">
        <w:rPr>
          <w:rFonts w:ascii="宋体" w:hAnsi="宋体" w:hint="eastAsia"/>
          <w:sz w:val="32"/>
          <w:szCs w:val="32"/>
        </w:rPr>
        <w:t>主要民生项目包括：免费义务教育公用经费补助、普通高中国家助学金。</w:t>
      </w:r>
    </w:p>
    <w:p w:rsidR="00BA42C4" w:rsidRPr="00D942FD" w:rsidRDefault="00BA42C4" w:rsidP="00D942FD">
      <w:pPr>
        <w:spacing w:line="600" w:lineRule="exact"/>
        <w:ind w:firstLineChars="200" w:firstLine="31680"/>
        <w:rPr>
          <w:rFonts w:ascii="宋体"/>
          <w:sz w:val="32"/>
          <w:szCs w:val="32"/>
        </w:rPr>
      </w:pPr>
      <w:r w:rsidRPr="00D942FD">
        <w:rPr>
          <w:rFonts w:ascii="宋体" w:hAnsi="宋体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</w:p>
    <w:p w:rsidR="00BA42C4" w:rsidRPr="00606CAF" w:rsidRDefault="00BA42C4" w:rsidP="00EB314D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 w:rsidRPr="00606CAF">
        <w:rPr>
          <w:rFonts w:ascii="宋体"/>
          <w:b/>
          <w:sz w:val="32"/>
          <w:szCs w:val="32"/>
        </w:rPr>
        <w:tab/>
      </w:r>
    </w:p>
    <w:p w:rsidR="00BA42C4" w:rsidRPr="00606CAF" w:rsidRDefault="00BA42C4" w:rsidP="00EB314D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BA42C4" w:rsidRPr="00606CAF" w:rsidRDefault="00BA42C4" w:rsidP="00EB31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</w:t>
      </w:r>
      <w:r>
        <w:rPr>
          <w:rFonts w:ascii="宋体" w:hAnsi="宋体" w:hint="eastAsia"/>
          <w:sz w:val="32"/>
          <w:szCs w:val="32"/>
        </w:rPr>
        <w:t>费指行政单位、事业单位按规定开支的各项公务接待（外宾接待）费用。</w:t>
      </w:r>
    </w:p>
    <w:p w:rsidR="00BA42C4" w:rsidRPr="00606CAF" w:rsidRDefault="00BA42C4">
      <w:pPr>
        <w:rPr>
          <w:rFonts w:ascii="宋体"/>
        </w:rPr>
      </w:pPr>
    </w:p>
    <w:sectPr w:rsidR="00BA42C4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2C4" w:rsidRDefault="00BA42C4" w:rsidP="00F05A20">
      <w:r>
        <w:separator/>
      </w:r>
    </w:p>
  </w:endnote>
  <w:endnote w:type="continuationSeparator" w:id="0">
    <w:p w:rsidR="00BA42C4" w:rsidRDefault="00BA42C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2C4" w:rsidRDefault="00BA42C4" w:rsidP="00F05A20">
      <w:r>
        <w:separator/>
      </w:r>
    </w:p>
  </w:footnote>
  <w:footnote w:type="continuationSeparator" w:id="0">
    <w:p w:rsidR="00BA42C4" w:rsidRDefault="00BA42C4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41D33"/>
    <w:rsid w:val="001472F9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40E20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97F67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42C4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53BD2"/>
    <w:rsid w:val="00D74CA8"/>
    <w:rsid w:val="00D753F3"/>
    <w:rsid w:val="00D80483"/>
    <w:rsid w:val="00D942FD"/>
    <w:rsid w:val="00DC6620"/>
    <w:rsid w:val="00DF052E"/>
    <w:rsid w:val="00E27208"/>
    <w:rsid w:val="00E77D53"/>
    <w:rsid w:val="00E82936"/>
    <w:rsid w:val="00E9171A"/>
    <w:rsid w:val="00EA24C7"/>
    <w:rsid w:val="00EA48FB"/>
    <w:rsid w:val="00EB314D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4</Pages>
  <Words>321</Words>
  <Characters>1832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jujumao</cp:lastModifiedBy>
  <cp:revision>9</cp:revision>
  <dcterms:created xsi:type="dcterms:W3CDTF">2016-09-13T08:59:00Z</dcterms:created>
  <dcterms:modified xsi:type="dcterms:W3CDTF">2016-10-25T08:52:00Z</dcterms:modified>
</cp:coreProperties>
</file>