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03A" w:rsidRPr="00A95DAC" w:rsidRDefault="008B403A" w:rsidP="008B403A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8B403A" w:rsidRPr="00222DBE" w:rsidRDefault="008B403A" w:rsidP="000670A2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8B403A" w:rsidRPr="00222DBE" w:rsidRDefault="008B403A" w:rsidP="000670A2">
      <w:pPr>
        <w:ind w:leftChars="-88" w:left="31680" w:rightChars="-150" w:right="31680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/>
          <w:sz w:val="44"/>
          <w:szCs w:val="44"/>
        </w:rPr>
        <w:t>2015</w:t>
      </w:r>
      <w:r w:rsidRPr="00222DBE"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sz w:val="44"/>
          <w:szCs w:val="44"/>
        </w:rPr>
        <w:t>同平中学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8B403A" w:rsidRPr="00222DBE" w:rsidRDefault="008B403A" w:rsidP="000670A2">
      <w:pPr>
        <w:ind w:leftChars="-88" w:left="31680" w:rightChars="-150" w:right="31680" w:firstLine="640"/>
        <w:rPr>
          <w:rFonts w:ascii="黑体" w:eastAsia="黑体" w:hAnsi="黑体"/>
          <w:szCs w:val="32"/>
        </w:rPr>
      </w:pPr>
    </w:p>
    <w:p w:rsidR="008B403A" w:rsidRPr="009415B3" w:rsidRDefault="008B403A" w:rsidP="000670A2">
      <w:pPr>
        <w:spacing w:line="58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8B403A" w:rsidRPr="00606CAF" w:rsidRDefault="008B403A" w:rsidP="000670A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8B403A" w:rsidRPr="00D53BD2" w:rsidRDefault="008B403A" w:rsidP="000670A2">
      <w:pPr>
        <w:ind w:firstLineChars="200" w:firstLine="31680"/>
        <w:rPr>
          <w:rFonts w:ascii="宋体"/>
          <w:sz w:val="30"/>
        </w:rPr>
      </w:pPr>
      <w:r>
        <w:rPr>
          <w:rFonts w:ascii="宋体" w:hAnsi="宋体" w:hint="eastAsia"/>
          <w:sz w:val="30"/>
        </w:rPr>
        <w:t>我校</w:t>
      </w:r>
      <w:r w:rsidRPr="00D53BD2">
        <w:rPr>
          <w:rFonts w:ascii="宋体" w:hAnsi="宋体" w:hint="eastAsia"/>
          <w:sz w:val="30"/>
        </w:rPr>
        <w:t>的主要职责是：</w:t>
      </w:r>
      <w:r>
        <w:rPr>
          <w:rFonts w:ascii="宋体" w:hAnsi="宋体" w:hint="eastAsia"/>
          <w:sz w:val="30"/>
        </w:rPr>
        <w:t>贯彻执行国家及教育部制定的有关初级中学的工作要求和职责，做好义务教育阶段初中阶段学生的教育教学工作，</w:t>
      </w:r>
      <w:r w:rsidRPr="00B70B82">
        <w:rPr>
          <w:rFonts w:ascii="宋体" w:hAnsi="宋体" w:hint="eastAsia"/>
          <w:sz w:val="30"/>
        </w:rPr>
        <w:t>使学生成为德智体美全面发展的社会主义建设者和接班人。</w:t>
      </w:r>
    </w:p>
    <w:p w:rsidR="008B403A" w:rsidRPr="00606CAF" w:rsidRDefault="008B403A" w:rsidP="000670A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8B403A" w:rsidRDefault="008B403A" w:rsidP="000670A2">
      <w:pPr>
        <w:spacing w:line="288" w:lineRule="auto"/>
        <w:ind w:rightChars="-24" w:right="31680" w:firstLineChars="196" w:firstLine="31680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我校年初教职工</w:t>
      </w:r>
      <w:r>
        <w:rPr>
          <w:rFonts w:ascii="宋体" w:hAnsi="宋体"/>
          <w:sz w:val="30"/>
          <w:szCs w:val="30"/>
        </w:rPr>
        <w:t>79</w:t>
      </w:r>
      <w:r>
        <w:rPr>
          <w:rFonts w:ascii="宋体" w:hAnsi="宋体" w:hint="eastAsia"/>
          <w:sz w:val="30"/>
          <w:szCs w:val="30"/>
        </w:rPr>
        <w:t>人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，其中财政拨款供养</w:t>
      </w:r>
      <w:r>
        <w:rPr>
          <w:rFonts w:ascii="宋体" w:hAnsi="宋体"/>
          <w:sz w:val="30"/>
          <w:szCs w:val="30"/>
        </w:rPr>
        <w:t>79</w:t>
      </w:r>
      <w:r>
        <w:rPr>
          <w:rFonts w:ascii="宋体" w:hAnsi="宋体" w:hint="eastAsia"/>
          <w:sz w:val="30"/>
          <w:szCs w:val="30"/>
        </w:rPr>
        <w:t>人，分别计：在职</w:t>
      </w:r>
      <w:r>
        <w:rPr>
          <w:rFonts w:ascii="宋体" w:hAnsi="宋体"/>
          <w:sz w:val="30"/>
          <w:szCs w:val="30"/>
        </w:rPr>
        <w:t>48</w:t>
      </w:r>
      <w:r>
        <w:rPr>
          <w:rFonts w:ascii="宋体" w:hAnsi="宋体" w:hint="eastAsia"/>
          <w:sz w:val="30"/>
          <w:szCs w:val="30"/>
        </w:rPr>
        <w:t>人、离休</w:t>
      </w:r>
      <w:r>
        <w:rPr>
          <w:rFonts w:ascii="宋体" w:hAnsi="宋体"/>
          <w:sz w:val="30"/>
          <w:szCs w:val="30"/>
        </w:rPr>
        <w:t>0</w:t>
      </w:r>
      <w:r>
        <w:rPr>
          <w:rFonts w:ascii="宋体" w:hAnsi="宋体" w:hint="eastAsia"/>
          <w:sz w:val="30"/>
          <w:szCs w:val="30"/>
        </w:rPr>
        <w:t>人、退休</w:t>
      </w:r>
      <w:r>
        <w:rPr>
          <w:rFonts w:ascii="宋体" w:hAnsi="宋体"/>
          <w:sz w:val="30"/>
          <w:szCs w:val="30"/>
        </w:rPr>
        <w:t>31</w:t>
      </w:r>
      <w:r>
        <w:rPr>
          <w:rFonts w:ascii="宋体" w:hAnsi="宋体" w:hint="eastAsia"/>
          <w:sz w:val="30"/>
          <w:szCs w:val="30"/>
        </w:rPr>
        <w:t>人；年末教职工数</w:t>
      </w:r>
      <w:r>
        <w:rPr>
          <w:rFonts w:ascii="宋体" w:hAnsi="宋体"/>
          <w:sz w:val="30"/>
          <w:szCs w:val="30"/>
        </w:rPr>
        <w:t>79</w:t>
      </w:r>
      <w:r>
        <w:rPr>
          <w:rFonts w:ascii="宋体" w:hAnsi="宋体" w:hint="eastAsia"/>
          <w:sz w:val="30"/>
          <w:szCs w:val="30"/>
        </w:rPr>
        <w:t>人，分别计：在职</w:t>
      </w:r>
      <w:r>
        <w:rPr>
          <w:rFonts w:ascii="宋体" w:hAnsi="宋体"/>
          <w:sz w:val="30"/>
          <w:szCs w:val="30"/>
        </w:rPr>
        <w:t>48</w:t>
      </w:r>
      <w:r>
        <w:rPr>
          <w:rFonts w:ascii="宋体" w:hAnsi="宋体" w:hint="eastAsia"/>
          <w:sz w:val="30"/>
          <w:szCs w:val="30"/>
        </w:rPr>
        <w:t>人、离休</w:t>
      </w:r>
      <w:r>
        <w:rPr>
          <w:rFonts w:ascii="宋体" w:hAnsi="宋体"/>
          <w:sz w:val="30"/>
          <w:szCs w:val="30"/>
        </w:rPr>
        <w:t>0</w:t>
      </w:r>
      <w:r>
        <w:rPr>
          <w:rFonts w:ascii="宋体" w:hAnsi="宋体" w:hint="eastAsia"/>
          <w:sz w:val="30"/>
          <w:szCs w:val="30"/>
        </w:rPr>
        <w:t>人、退休</w:t>
      </w:r>
      <w:r>
        <w:rPr>
          <w:rFonts w:ascii="宋体" w:hAnsi="宋体"/>
          <w:sz w:val="30"/>
          <w:szCs w:val="30"/>
        </w:rPr>
        <w:t>31</w:t>
      </w:r>
      <w:r>
        <w:rPr>
          <w:rFonts w:ascii="宋体" w:hAnsi="宋体" w:hint="eastAsia"/>
          <w:sz w:val="30"/>
          <w:szCs w:val="30"/>
        </w:rPr>
        <w:t>人。</w:t>
      </w:r>
    </w:p>
    <w:p w:rsidR="008B403A" w:rsidRPr="00606CAF" w:rsidRDefault="008B403A" w:rsidP="000670A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8B403A" w:rsidRPr="000670A2" w:rsidRDefault="008B403A" w:rsidP="000670A2">
      <w:pPr>
        <w:spacing w:line="288" w:lineRule="auto"/>
        <w:ind w:rightChars="-24" w:right="31680" w:firstLineChars="196" w:firstLine="31680"/>
        <w:rPr>
          <w:rFonts w:ascii="宋体"/>
          <w:sz w:val="30"/>
          <w:szCs w:val="30"/>
        </w:rPr>
      </w:pPr>
      <w:r w:rsidRPr="000670A2">
        <w:rPr>
          <w:rFonts w:ascii="宋体" w:hAnsi="宋体" w:hint="eastAsia"/>
          <w:sz w:val="30"/>
          <w:szCs w:val="30"/>
        </w:rPr>
        <w:t>我们要以深化内部改革、优化学校管理为动力，继续发扬艰苦奋斗的精神，大力推进各项教育教学创新，促进学校各项工作不断向前发展。</w:t>
      </w:r>
    </w:p>
    <w:p w:rsidR="008B403A" w:rsidRPr="00606CAF" w:rsidRDefault="008B403A" w:rsidP="000670A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8B403A" w:rsidRPr="00606CAF" w:rsidRDefault="008B403A" w:rsidP="000670A2">
      <w:pPr>
        <w:spacing w:line="288" w:lineRule="auto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8B403A" w:rsidRPr="00606CAF" w:rsidRDefault="008B403A" w:rsidP="000670A2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年收入决算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532.37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606CAF">
        <w:rPr>
          <w:rFonts w:ascii="宋体" w:hAnsi="宋体" w:hint="eastAsia"/>
          <w:sz w:val="32"/>
          <w:szCs w:val="32"/>
        </w:rPr>
        <w:t>算数增加</w:t>
      </w:r>
      <w:r>
        <w:rPr>
          <w:rFonts w:ascii="宋体" w:hAnsi="宋体"/>
          <w:sz w:val="32"/>
          <w:szCs w:val="32"/>
        </w:rPr>
        <w:t>22.88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学生人数增加</w:t>
      </w:r>
      <w:r w:rsidRPr="00606CAF">
        <w:rPr>
          <w:rFonts w:ascii="宋体" w:hAnsi="宋体" w:hint="eastAsia"/>
          <w:sz w:val="32"/>
          <w:szCs w:val="32"/>
        </w:rPr>
        <w:t>。其中：财政拨款收入</w:t>
      </w:r>
      <w:r>
        <w:rPr>
          <w:rFonts w:ascii="宋体" w:hAnsi="宋体"/>
          <w:sz w:val="32"/>
          <w:szCs w:val="32"/>
        </w:rPr>
        <w:t>532.34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。其他收入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0.03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8B403A" w:rsidRPr="00606CAF" w:rsidRDefault="008B403A" w:rsidP="000670A2">
      <w:pPr>
        <w:spacing w:line="288" w:lineRule="auto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551.47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29.47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>
        <w:rPr>
          <w:rFonts w:ascii="宋体" w:hAnsi="宋体" w:hint="eastAsia"/>
          <w:sz w:val="32"/>
          <w:szCs w:val="32"/>
        </w:rPr>
        <w:t>学生人数增加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>
        <w:rPr>
          <w:rFonts w:ascii="宋体" w:hAnsi="宋体"/>
          <w:sz w:val="32"/>
          <w:szCs w:val="32"/>
        </w:rPr>
        <w:t>551.27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/>
          <w:sz w:val="32"/>
          <w:szCs w:val="32"/>
        </w:rPr>
        <w:t>.</w:t>
      </w:r>
    </w:p>
    <w:p w:rsidR="008B403A" w:rsidRPr="00606CAF" w:rsidRDefault="008B403A" w:rsidP="000670A2">
      <w:pPr>
        <w:spacing w:line="288" w:lineRule="auto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472.75</w:t>
      </w:r>
      <w:r w:rsidRPr="00606CAF">
        <w:rPr>
          <w:rFonts w:ascii="宋体" w:hAnsi="宋体" w:hint="eastAsia"/>
          <w:sz w:val="32"/>
          <w:szCs w:val="32"/>
        </w:rPr>
        <w:t>万元，占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85.7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298.57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174.15</w:t>
      </w:r>
      <w:r w:rsidRPr="00606CAF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/>
          <w:sz w:val="32"/>
          <w:szCs w:val="32"/>
        </w:rPr>
        <w:t>.</w:t>
      </w:r>
    </w:p>
    <w:p w:rsidR="008B403A" w:rsidRPr="00606CAF" w:rsidRDefault="008B403A" w:rsidP="000670A2">
      <w:pPr>
        <w:spacing w:line="58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 w:hAnsi="宋体"/>
          <w:sz w:val="32"/>
          <w:szCs w:val="32"/>
        </w:rPr>
        <w:t>551.47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29.47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 w:hint="eastAsia"/>
          <w:sz w:val="32"/>
          <w:szCs w:val="32"/>
        </w:rPr>
        <w:t>万元</w:t>
      </w:r>
      <w:r w:rsidRPr="00606CAF">
        <w:rPr>
          <w:rFonts w:ascii="宋体" w:hAnsi="宋体" w:hint="eastAsia"/>
          <w:sz w:val="32"/>
          <w:szCs w:val="32"/>
        </w:rPr>
        <w:t>，原因是</w:t>
      </w:r>
      <w:r>
        <w:rPr>
          <w:rFonts w:ascii="宋体" w:hAnsi="宋体" w:hint="eastAsia"/>
          <w:sz w:val="32"/>
          <w:szCs w:val="32"/>
        </w:rPr>
        <w:t>学生人数增加</w:t>
      </w:r>
      <w:r w:rsidRPr="00606CAF">
        <w:rPr>
          <w:rFonts w:ascii="宋体" w:hAnsi="宋体" w:hint="eastAsia"/>
          <w:sz w:val="32"/>
          <w:szCs w:val="32"/>
        </w:rPr>
        <w:t>。具体情况如下：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全年使用财政拨款安排本级、所属单位出国团组数为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批，人数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</w:t>
      </w:r>
      <w:r>
        <w:rPr>
          <w:rFonts w:ascii="宋体" w:hAnsi="宋体" w:hint="eastAsia"/>
          <w:sz w:val="32"/>
          <w:szCs w:val="32"/>
        </w:rPr>
        <w:t>。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万元，增长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或降低</w:t>
      </w:r>
      <w:r w:rsidRPr="00606CAF">
        <w:rPr>
          <w:rFonts w:ascii="宋体" w:hAnsi="宋体"/>
          <w:sz w:val="32"/>
          <w:szCs w:val="32"/>
        </w:rPr>
        <w:t xml:space="preserve">)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 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8B403A" w:rsidRPr="00606CAF" w:rsidRDefault="008B403A" w:rsidP="000670A2">
      <w:pPr>
        <w:spacing w:line="58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</w:t>
      </w:r>
      <w:r w:rsidRPr="00606CAF">
        <w:rPr>
          <w:rFonts w:ascii="宋体" w:hAnsi="宋体"/>
          <w:sz w:val="32"/>
          <w:szCs w:val="32"/>
        </w:rPr>
        <w:t>12</w:t>
      </w:r>
      <w:r w:rsidRPr="00606CAF">
        <w:rPr>
          <w:rFonts w:ascii="宋体" w:hAnsi="宋体" w:hint="eastAsia"/>
          <w:sz w:val="32"/>
          <w:szCs w:val="32"/>
        </w:rPr>
        <w:t>月</w:t>
      </w:r>
      <w:r w:rsidRPr="00606CAF">
        <w:rPr>
          <w:rFonts w:ascii="宋体" w:hAnsi="宋体"/>
          <w:sz w:val="32"/>
          <w:szCs w:val="32"/>
        </w:rPr>
        <w:t>31</w:t>
      </w:r>
      <w:r w:rsidRPr="00606CAF">
        <w:rPr>
          <w:rFonts w:ascii="宋体" w:hAnsi="宋体" w:hint="eastAsia"/>
          <w:sz w:val="32"/>
          <w:szCs w:val="32"/>
        </w:rPr>
        <w:t>日，本部门（单位）共有车辆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 w:rsidRPr="00606CAF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sectPr w:rsidR="008B403A" w:rsidRPr="00606CAF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03A" w:rsidRDefault="008B403A" w:rsidP="00F05A20">
      <w:r>
        <w:separator/>
      </w:r>
    </w:p>
  </w:endnote>
  <w:endnote w:type="continuationSeparator" w:id="0">
    <w:p w:rsidR="008B403A" w:rsidRDefault="008B403A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3A" w:rsidRDefault="008B403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3A" w:rsidRDefault="008B403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3A" w:rsidRDefault="008B40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03A" w:rsidRDefault="008B403A" w:rsidP="00F05A20">
      <w:r>
        <w:separator/>
      </w:r>
    </w:p>
  </w:footnote>
  <w:footnote w:type="continuationSeparator" w:id="0">
    <w:p w:rsidR="008B403A" w:rsidRDefault="008B403A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3A" w:rsidRDefault="008B403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3A" w:rsidRDefault="008B403A" w:rsidP="000670A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03A" w:rsidRDefault="008B403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15CFA"/>
    <w:rsid w:val="00043F4D"/>
    <w:rsid w:val="00062240"/>
    <w:rsid w:val="000670A2"/>
    <w:rsid w:val="00085847"/>
    <w:rsid w:val="00095340"/>
    <w:rsid w:val="000B476E"/>
    <w:rsid w:val="000B59AB"/>
    <w:rsid w:val="000C4FE3"/>
    <w:rsid w:val="000F3B9E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50339"/>
    <w:rsid w:val="0036763D"/>
    <w:rsid w:val="0038053D"/>
    <w:rsid w:val="003A1E3C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7477E"/>
    <w:rsid w:val="00597DA0"/>
    <w:rsid w:val="005A000F"/>
    <w:rsid w:val="005D7E7A"/>
    <w:rsid w:val="005F231C"/>
    <w:rsid w:val="00603A8C"/>
    <w:rsid w:val="00606CAF"/>
    <w:rsid w:val="006160EB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0505B"/>
    <w:rsid w:val="007346B1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B403A"/>
    <w:rsid w:val="008D221D"/>
    <w:rsid w:val="008D5A7C"/>
    <w:rsid w:val="008D6FB8"/>
    <w:rsid w:val="008E0D97"/>
    <w:rsid w:val="008E56D2"/>
    <w:rsid w:val="00910BAD"/>
    <w:rsid w:val="00921033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F372C"/>
    <w:rsid w:val="00B51363"/>
    <w:rsid w:val="00B60A3E"/>
    <w:rsid w:val="00B70B82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53BD2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5707"/>
    <w:rsid w:val="00F578DC"/>
    <w:rsid w:val="00F7754C"/>
    <w:rsid w:val="00F8627F"/>
    <w:rsid w:val="00F95EE7"/>
    <w:rsid w:val="00F97939"/>
    <w:rsid w:val="00FA2034"/>
    <w:rsid w:val="00FA5B2E"/>
    <w:rsid w:val="00FB78A0"/>
    <w:rsid w:val="00FE35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204</Words>
  <Characters>1165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附件2-2：</dc:title>
  <dc:subject/>
  <dc:creator>辛妙玲</dc:creator>
  <cp:keywords/>
  <dc:description/>
  <cp:lastModifiedBy>User</cp:lastModifiedBy>
  <cp:revision>2</cp:revision>
  <dcterms:created xsi:type="dcterms:W3CDTF">2016-10-25T02:28:00Z</dcterms:created>
  <dcterms:modified xsi:type="dcterms:W3CDTF">2016-10-25T02:28:00Z</dcterms:modified>
</cp:coreProperties>
</file>