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A7" w:rsidRPr="00A95DAC" w:rsidRDefault="00520AA7" w:rsidP="00520AA7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</w:p>
    <w:p w:rsidR="00520AA7" w:rsidRPr="00222DBE" w:rsidRDefault="00520AA7" w:rsidP="00B92862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520AA7" w:rsidRPr="00222DBE" w:rsidRDefault="00520AA7" w:rsidP="00B92862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汕头市金平区青少年儿童业余体育运动学校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520AA7" w:rsidRPr="00222DBE" w:rsidRDefault="00520AA7" w:rsidP="00B92862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520AA7" w:rsidRPr="009415B3" w:rsidRDefault="00520AA7" w:rsidP="00B92862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520AA7" w:rsidRPr="00606CAF" w:rsidRDefault="00520AA7" w:rsidP="00B9286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520AA7" w:rsidRDefault="00520AA7" w:rsidP="00B92862">
      <w:pPr>
        <w:ind w:firstLineChars="221" w:firstLine="31680"/>
        <w:rPr>
          <w:rFonts w:ascii="宋体" w:cs="宋体"/>
          <w:kern w:val="1"/>
          <w:sz w:val="30"/>
        </w:rPr>
      </w:pPr>
      <w:r>
        <w:rPr>
          <w:rFonts w:ascii="宋体" w:hAnsi="宋体" w:cs="仿宋_GB2312" w:hint="eastAsia"/>
          <w:sz w:val="28"/>
        </w:rPr>
        <w:t>我校</w:t>
      </w:r>
      <w:r>
        <w:rPr>
          <w:rFonts w:ascii="宋体" w:hAnsi="宋体" w:cs="宋体" w:hint="eastAsia"/>
          <w:kern w:val="1"/>
          <w:sz w:val="30"/>
          <w:szCs w:val="30"/>
        </w:rPr>
        <w:t>设置基本情况：是一所公办学校，组织竞赛及训练网点建设。</w:t>
      </w:r>
      <w:r>
        <w:rPr>
          <w:rFonts w:ascii="宋体" w:hAnsi="宋体" w:cs="宋体" w:hint="eastAsia"/>
          <w:kern w:val="1"/>
          <w:sz w:val="30"/>
        </w:rPr>
        <w:t>主要职责是：组织和开展全区体育活动和参加各项竞赛；开展全区体育工作人员的培训及训练网点建设。</w:t>
      </w:r>
    </w:p>
    <w:p w:rsidR="00520AA7" w:rsidRPr="00606CAF" w:rsidRDefault="00520AA7" w:rsidP="00B9286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520AA7" w:rsidRDefault="00520AA7" w:rsidP="00B92862">
      <w:pPr>
        <w:ind w:firstLineChars="166" w:firstLine="31680"/>
        <w:rPr>
          <w:rFonts w:ascii="宋体" w:cs="宋体"/>
          <w:kern w:val="1"/>
          <w:sz w:val="30"/>
          <w:szCs w:val="30"/>
        </w:rPr>
      </w:pPr>
      <w:r>
        <w:rPr>
          <w:rFonts w:ascii="宋体" w:hAnsi="宋体" w:cs="宋体" w:hint="eastAsia"/>
          <w:kern w:val="1"/>
          <w:sz w:val="30"/>
          <w:szCs w:val="30"/>
        </w:rPr>
        <w:t>我校年初教职工</w:t>
      </w:r>
      <w:r>
        <w:rPr>
          <w:rFonts w:ascii="宋体" w:hAnsi="宋体" w:cs="宋体"/>
          <w:kern w:val="1"/>
          <w:sz w:val="30"/>
          <w:szCs w:val="30"/>
        </w:rPr>
        <w:t>3</w:t>
      </w:r>
      <w:r>
        <w:rPr>
          <w:rFonts w:ascii="宋体" w:hAnsi="宋体" w:cs="宋体" w:hint="eastAsia"/>
          <w:kern w:val="1"/>
          <w:sz w:val="30"/>
          <w:szCs w:val="30"/>
        </w:rPr>
        <w:t>人</w:t>
      </w:r>
      <w:r>
        <w:rPr>
          <w:rFonts w:ascii="宋体" w:hAnsi="宋体" w:cs="宋体"/>
          <w:kern w:val="1"/>
          <w:sz w:val="30"/>
          <w:szCs w:val="30"/>
        </w:rPr>
        <w:t xml:space="preserve"> </w:t>
      </w:r>
      <w:r>
        <w:rPr>
          <w:rFonts w:ascii="宋体" w:hAnsi="宋体" w:cs="宋体" w:hint="eastAsia"/>
          <w:kern w:val="1"/>
          <w:sz w:val="30"/>
          <w:szCs w:val="30"/>
        </w:rPr>
        <w:t>，其中财政拨款供养</w:t>
      </w:r>
      <w:r>
        <w:rPr>
          <w:rFonts w:ascii="宋体" w:hAnsi="宋体" w:cs="宋体"/>
          <w:kern w:val="1"/>
          <w:sz w:val="30"/>
          <w:szCs w:val="30"/>
        </w:rPr>
        <w:t>3</w:t>
      </w:r>
      <w:r>
        <w:rPr>
          <w:rFonts w:ascii="宋体" w:hAnsi="宋体" w:cs="宋体" w:hint="eastAsia"/>
          <w:kern w:val="1"/>
          <w:sz w:val="30"/>
          <w:szCs w:val="30"/>
        </w:rPr>
        <w:t>人，分别计：在职</w:t>
      </w:r>
      <w:r>
        <w:rPr>
          <w:rFonts w:ascii="宋体" w:hAnsi="宋体" w:cs="宋体"/>
          <w:kern w:val="1"/>
          <w:sz w:val="30"/>
          <w:szCs w:val="30"/>
        </w:rPr>
        <w:t>3</w:t>
      </w:r>
      <w:r>
        <w:rPr>
          <w:rFonts w:ascii="宋体" w:hAnsi="宋体" w:cs="宋体" w:hint="eastAsia"/>
          <w:kern w:val="1"/>
          <w:sz w:val="30"/>
          <w:szCs w:val="30"/>
        </w:rPr>
        <w:t>人、离休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人、退休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人；年末教职工数</w:t>
      </w:r>
      <w:r>
        <w:rPr>
          <w:rFonts w:ascii="宋体" w:hAnsi="宋体" w:cs="宋体"/>
          <w:kern w:val="1"/>
          <w:sz w:val="30"/>
          <w:szCs w:val="30"/>
        </w:rPr>
        <w:t>3</w:t>
      </w:r>
      <w:r>
        <w:rPr>
          <w:rFonts w:ascii="宋体" w:hAnsi="宋体" w:cs="宋体" w:hint="eastAsia"/>
          <w:kern w:val="1"/>
          <w:sz w:val="30"/>
          <w:szCs w:val="30"/>
        </w:rPr>
        <w:t>人，分别计：在职</w:t>
      </w:r>
      <w:r>
        <w:rPr>
          <w:rFonts w:ascii="宋体" w:hAnsi="宋体" w:cs="宋体"/>
          <w:kern w:val="1"/>
          <w:sz w:val="30"/>
          <w:szCs w:val="30"/>
        </w:rPr>
        <w:t>3</w:t>
      </w:r>
      <w:r>
        <w:rPr>
          <w:rFonts w:ascii="宋体" w:hAnsi="宋体" w:cs="宋体" w:hint="eastAsia"/>
          <w:kern w:val="1"/>
          <w:sz w:val="30"/>
          <w:szCs w:val="30"/>
        </w:rPr>
        <w:t>人、离休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人、退休</w:t>
      </w:r>
      <w:r>
        <w:rPr>
          <w:rFonts w:ascii="宋体" w:cs="宋体"/>
          <w:kern w:val="1"/>
          <w:sz w:val="30"/>
          <w:szCs w:val="30"/>
        </w:rPr>
        <w:t>0</w:t>
      </w:r>
      <w:r>
        <w:rPr>
          <w:rFonts w:ascii="宋体" w:hAnsi="宋体" w:cs="宋体" w:hint="eastAsia"/>
          <w:kern w:val="1"/>
          <w:sz w:val="30"/>
          <w:szCs w:val="30"/>
        </w:rPr>
        <w:t>人。</w:t>
      </w:r>
    </w:p>
    <w:p w:rsidR="00520AA7" w:rsidRPr="00606CAF" w:rsidRDefault="00520AA7" w:rsidP="00B9286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520AA7" w:rsidRPr="00E574D2" w:rsidRDefault="00520AA7" w:rsidP="00B9354C">
      <w:pPr>
        <w:ind w:firstLine="480"/>
        <w:rPr>
          <w:rFonts w:ascii="宋体" w:cs="宋体"/>
          <w:kern w:val="1"/>
          <w:sz w:val="30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</w:t>
      </w:r>
      <w:r>
        <w:rPr>
          <w:rFonts w:ascii="宋体" w:hAnsi="宋体" w:cs="宋体" w:hint="eastAsia"/>
          <w:kern w:val="1"/>
          <w:sz w:val="30"/>
        </w:rPr>
        <w:t>组织和开展全区体育活动和参加各项竞赛；开展全区体育工作人员的培训及训练网点建设，取得一定的成效。</w:t>
      </w:r>
    </w:p>
    <w:p w:rsidR="00520AA7" w:rsidRPr="00606CAF" w:rsidRDefault="00520AA7" w:rsidP="00B9286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520AA7" w:rsidRPr="00606CAF" w:rsidRDefault="00520AA7" w:rsidP="00B9286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520AA7" w:rsidRPr="00606CAF" w:rsidRDefault="00520AA7" w:rsidP="00B92862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25.90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2.98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增加比赛项目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21.29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8.22</w:t>
      </w:r>
      <w:r>
        <w:rPr>
          <w:rFonts w:ascii="宋体" w:hAnsi="宋体" w:hint="eastAsia"/>
          <w:sz w:val="32"/>
          <w:szCs w:val="32"/>
        </w:rPr>
        <w:t>万元，原因是增加比赛项目和人员工资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4.61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520AA7" w:rsidRPr="00606CAF" w:rsidRDefault="00520AA7" w:rsidP="00B92862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25.03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1.67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教师工资提高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25.03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11.96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增加比赛项目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92862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21.85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87.29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19.06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 xml:space="preserve"> 1.44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4.52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3.18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12.70</w:t>
      </w:r>
      <w:r w:rsidRPr="00606CAF">
        <w:rPr>
          <w:rFonts w:ascii="宋体" w:hAnsi="宋体"/>
          <w:sz w:val="32"/>
          <w:szCs w:val="32"/>
        </w:rPr>
        <w:t xml:space="preserve">  %</w:t>
      </w:r>
      <w:r>
        <w:rPr>
          <w:rFonts w:ascii="宋体" w:hAnsi="宋体" w:hint="eastAsia"/>
          <w:sz w:val="32"/>
          <w:szCs w:val="32"/>
        </w:rPr>
        <w:t>，主要支出项目有少儿锦标赛训练、比赛经费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92862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 w:rsidRPr="00606CAF">
        <w:rPr>
          <w:rFonts w:ascii="宋体" w:hAnsi="宋体" w:hint="eastAsia"/>
          <w:sz w:val="32"/>
          <w:szCs w:val="32"/>
        </w:rPr>
        <w:t>万元，原因是……。具体情况如下：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汕头市金平区青少年儿童业余体育运动学校</w:t>
      </w:r>
      <w:r w:rsidRPr="00606CAF">
        <w:rPr>
          <w:rFonts w:ascii="宋体" w:hAnsi="宋体" w:hint="eastAsia"/>
          <w:sz w:val="32"/>
          <w:szCs w:val="32"/>
        </w:rPr>
        <w:t>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万元，原因是……。开支内容包括：（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万元，原因是……。主要包括：（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万元，原因是……。主要用于……。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。主要原因是……。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520AA7" w:rsidRPr="00606CAF" w:rsidRDefault="00520AA7" w:rsidP="00B92862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520AA7" w:rsidRPr="00606CAF" w:rsidRDefault="00520AA7" w:rsidP="00B92862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主要民生项目包括：……，绩效评价结果：……；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重点支出项目包括：……，绩效评价结果：……。</w:t>
      </w:r>
    </w:p>
    <w:p w:rsidR="00520AA7" w:rsidRPr="00606CAF" w:rsidRDefault="00520AA7" w:rsidP="00B92862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520AA7" w:rsidRDefault="00520AA7" w:rsidP="00B92862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520AA7" w:rsidRPr="00606CAF" w:rsidRDefault="00520AA7" w:rsidP="00B9286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520AA7" w:rsidRPr="00606CAF" w:rsidRDefault="00520AA7">
      <w:pPr>
        <w:rPr>
          <w:rFonts w:ascii="宋体"/>
        </w:rPr>
      </w:pPr>
    </w:p>
    <w:sectPr w:rsidR="00520AA7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AA7" w:rsidRDefault="00520AA7" w:rsidP="00F05A20">
      <w:r>
        <w:separator/>
      </w:r>
    </w:p>
  </w:endnote>
  <w:endnote w:type="continuationSeparator" w:id="0">
    <w:p w:rsidR="00520AA7" w:rsidRDefault="00520AA7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AA7" w:rsidRDefault="00520AA7" w:rsidP="00F05A20">
      <w:r>
        <w:separator/>
      </w:r>
    </w:p>
  </w:footnote>
  <w:footnote w:type="continuationSeparator" w:id="0">
    <w:p w:rsidR="00520AA7" w:rsidRDefault="00520AA7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62554"/>
    <w:rsid w:val="00085847"/>
    <w:rsid w:val="00095340"/>
    <w:rsid w:val="000B476E"/>
    <w:rsid w:val="000B59AB"/>
    <w:rsid w:val="000C4FE3"/>
    <w:rsid w:val="000F4B70"/>
    <w:rsid w:val="001046B8"/>
    <w:rsid w:val="00116BD1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97424"/>
    <w:rsid w:val="003A1E3C"/>
    <w:rsid w:val="003C207F"/>
    <w:rsid w:val="003D0458"/>
    <w:rsid w:val="003D4970"/>
    <w:rsid w:val="003E15DA"/>
    <w:rsid w:val="003E773D"/>
    <w:rsid w:val="004120A6"/>
    <w:rsid w:val="00430788"/>
    <w:rsid w:val="004404DF"/>
    <w:rsid w:val="0045210E"/>
    <w:rsid w:val="00464FAF"/>
    <w:rsid w:val="004707B1"/>
    <w:rsid w:val="00472EA3"/>
    <w:rsid w:val="004C2FEA"/>
    <w:rsid w:val="004C3337"/>
    <w:rsid w:val="004E44C2"/>
    <w:rsid w:val="004E4D49"/>
    <w:rsid w:val="004F58AE"/>
    <w:rsid w:val="004F7A21"/>
    <w:rsid w:val="00515311"/>
    <w:rsid w:val="0052024D"/>
    <w:rsid w:val="00520AA7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40A61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50BD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1A1E"/>
    <w:rsid w:val="00A76782"/>
    <w:rsid w:val="00A90ADA"/>
    <w:rsid w:val="00A9263A"/>
    <w:rsid w:val="00A95DAC"/>
    <w:rsid w:val="00AA1118"/>
    <w:rsid w:val="00AA7808"/>
    <w:rsid w:val="00AA7FE9"/>
    <w:rsid w:val="00AF372C"/>
    <w:rsid w:val="00B200E9"/>
    <w:rsid w:val="00B51363"/>
    <w:rsid w:val="00B60A3E"/>
    <w:rsid w:val="00B8178A"/>
    <w:rsid w:val="00B870DF"/>
    <w:rsid w:val="00B91660"/>
    <w:rsid w:val="00B92862"/>
    <w:rsid w:val="00B9354C"/>
    <w:rsid w:val="00B949F0"/>
    <w:rsid w:val="00B96C8B"/>
    <w:rsid w:val="00BA68C4"/>
    <w:rsid w:val="00BB07BC"/>
    <w:rsid w:val="00BB14DD"/>
    <w:rsid w:val="00BE2734"/>
    <w:rsid w:val="00BE76D0"/>
    <w:rsid w:val="00BF703C"/>
    <w:rsid w:val="00C05C39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CE3EE1"/>
    <w:rsid w:val="00D1427B"/>
    <w:rsid w:val="00D20074"/>
    <w:rsid w:val="00D264A7"/>
    <w:rsid w:val="00D34DE3"/>
    <w:rsid w:val="00D42395"/>
    <w:rsid w:val="00D57B23"/>
    <w:rsid w:val="00D74CA8"/>
    <w:rsid w:val="00D753F3"/>
    <w:rsid w:val="00D80483"/>
    <w:rsid w:val="00DC6620"/>
    <w:rsid w:val="00DF052E"/>
    <w:rsid w:val="00E27208"/>
    <w:rsid w:val="00E574D2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310</Words>
  <Characters>1770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AutoBVT</cp:lastModifiedBy>
  <cp:revision>20</cp:revision>
  <dcterms:created xsi:type="dcterms:W3CDTF">2016-09-13T08:59:00Z</dcterms:created>
  <dcterms:modified xsi:type="dcterms:W3CDTF">2016-10-25T01:26:00Z</dcterms:modified>
</cp:coreProperties>
</file>