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B8" w:rsidRPr="00A95DAC" w:rsidRDefault="00A202B8" w:rsidP="00A202B8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A202B8" w:rsidRPr="00222DBE" w:rsidRDefault="00A202B8" w:rsidP="000B4A63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A202B8" w:rsidRDefault="00A202B8" w:rsidP="000B4A63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金平区文学艺术界联合会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A202B8" w:rsidRPr="00222DBE" w:rsidRDefault="00A202B8" w:rsidP="000B4A63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A202B8" w:rsidRPr="00222DBE" w:rsidRDefault="00A202B8" w:rsidP="000B4A63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A202B8" w:rsidRPr="009415B3" w:rsidRDefault="00A202B8" w:rsidP="000B4A63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A202B8" w:rsidRDefault="00A202B8" w:rsidP="000B4A63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A202B8" w:rsidRPr="00474D62" w:rsidRDefault="00A202B8" w:rsidP="000B4A63">
      <w:pPr>
        <w:ind w:firstLineChars="200" w:firstLine="31680"/>
        <w:rPr>
          <w:sz w:val="30"/>
          <w:szCs w:val="30"/>
        </w:rPr>
      </w:pPr>
      <w:r w:rsidRPr="00474D62">
        <w:rPr>
          <w:rFonts w:ascii="宋体" w:hAnsi="宋体" w:hint="eastAsia"/>
          <w:sz w:val="32"/>
          <w:szCs w:val="32"/>
        </w:rPr>
        <w:t>汕头市金平区文学艺术界联合会是区委、区政府领导下的文学艺术界专业群众团体，是党和政府联系文学艺术界的桥梁和纽带</w:t>
      </w:r>
      <w:r>
        <w:rPr>
          <w:rFonts w:ascii="宋体" w:hAnsi="宋体" w:hint="eastAsia"/>
          <w:sz w:val="32"/>
          <w:szCs w:val="32"/>
        </w:rPr>
        <w:t>。</w:t>
      </w:r>
      <w:r w:rsidRPr="00AD2CEB">
        <w:rPr>
          <w:rFonts w:ascii="宋体" w:hAnsi="宋体" w:hint="eastAsia"/>
          <w:sz w:val="30"/>
          <w:szCs w:val="30"/>
        </w:rPr>
        <w:t>贯彻党的文艺路线、方针、政策，为繁荣社会主义文艺事业奉献力量；组织召开各文艺工作者协会代表大会，管理各协会办事机构；指导、开展各种文艺评奖、表彰、纪念活动；加强各协会对文艺工作者的联络、服务，使文联和各协会成为各方面文艺工作者之家</w:t>
      </w:r>
      <w:r w:rsidRPr="00903C30">
        <w:rPr>
          <w:rFonts w:hint="eastAsia"/>
          <w:sz w:val="30"/>
          <w:szCs w:val="30"/>
        </w:rPr>
        <w:t>。</w:t>
      </w:r>
    </w:p>
    <w:p w:rsidR="00A202B8" w:rsidRPr="00606CAF" w:rsidRDefault="00A202B8" w:rsidP="000B4A63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A202B8" w:rsidRPr="00474D62" w:rsidRDefault="00A202B8" w:rsidP="000B4A63">
      <w:pPr>
        <w:ind w:firstLineChars="200" w:firstLine="31680"/>
        <w:rPr>
          <w:sz w:val="30"/>
          <w:szCs w:val="30"/>
        </w:rPr>
      </w:pPr>
      <w:r>
        <w:rPr>
          <w:rFonts w:hint="eastAsia"/>
          <w:sz w:val="30"/>
          <w:szCs w:val="30"/>
        </w:rPr>
        <w:t>我单位核定事业单位编制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人，实有在职人员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人，无离退休人员</w:t>
      </w:r>
      <w:r w:rsidRPr="00903C30">
        <w:rPr>
          <w:rFonts w:hint="eastAsia"/>
          <w:sz w:val="30"/>
          <w:szCs w:val="30"/>
        </w:rPr>
        <w:t>。</w:t>
      </w:r>
    </w:p>
    <w:p w:rsidR="00A202B8" w:rsidRPr="00606CAF" w:rsidRDefault="00A202B8" w:rsidP="000B4A63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A202B8" w:rsidRDefault="00A202B8" w:rsidP="000B4A63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筹划、组织、开展了一系列活动：</w:t>
      </w:r>
      <w:r w:rsidRPr="006F54EB">
        <w:rPr>
          <w:rFonts w:ascii="宋体" w:hAnsi="宋体" w:hint="eastAsia"/>
          <w:sz w:val="32"/>
          <w:szCs w:val="32"/>
        </w:rPr>
        <w:t>金平区</w:t>
      </w:r>
      <w:r w:rsidRPr="006F54EB">
        <w:rPr>
          <w:rFonts w:ascii="宋体" w:hAnsi="宋体"/>
          <w:sz w:val="32"/>
          <w:szCs w:val="32"/>
        </w:rPr>
        <w:t>2015</w:t>
      </w:r>
      <w:r w:rsidRPr="006F54EB">
        <w:rPr>
          <w:rFonts w:ascii="宋体" w:hAnsi="宋体" w:hint="eastAsia"/>
          <w:sz w:val="32"/>
          <w:szCs w:val="32"/>
        </w:rPr>
        <w:t>年“中国梦</w:t>
      </w:r>
      <w:r w:rsidRPr="006F54EB">
        <w:rPr>
          <w:rFonts w:ascii="宋体"/>
          <w:sz w:val="32"/>
          <w:szCs w:val="32"/>
        </w:rPr>
        <w:t>•</w:t>
      </w:r>
      <w:r w:rsidRPr="006F54EB">
        <w:rPr>
          <w:rFonts w:ascii="宋体" w:hAnsi="宋体" w:hint="eastAsia"/>
          <w:sz w:val="32"/>
          <w:szCs w:val="32"/>
        </w:rPr>
        <w:t>金平情</w:t>
      </w:r>
      <w:r w:rsidRPr="006F54EB">
        <w:rPr>
          <w:rFonts w:ascii="宋体"/>
          <w:sz w:val="32"/>
          <w:szCs w:val="32"/>
        </w:rPr>
        <w:t>•</w:t>
      </w:r>
      <w:r w:rsidRPr="006F54EB">
        <w:rPr>
          <w:rFonts w:ascii="宋体" w:hAnsi="宋体" w:hint="eastAsia"/>
          <w:sz w:val="32"/>
          <w:szCs w:val="32"/>
        </w:rPr>
        <w:t>为民心</w:t>
      </w:r>
      <w:r w:rsidRPr="006F54EB">
        <w:rPr>
          <w:rFonts w:ascii="宋体"/>
          <w:sz w:val="32"/>
          <w:szCs w:val="32"/>
        </w:rPr>
        <w:t>----</w:t>
      </w:r>
      <w:r w:rsidRPr="006F54EB">
        <w:rPr>
          <w:rFonts w:ascii="宋体" w:hAnsi="宋体" w:hint="eastAsia"/>
          <w:sz w:val="32"/>
          <w:szCs w:val="32"/>
        </w:rPr>
        <w:t>大众舞台</w:t>
      </w:r>
      <w:r w:rsidRPr="006F54EB">
        <w:rPr>
          <w:rFonts w:ascii="宋体"/>
          <w:sz w:val="32"/>
          <w:szCs w:val="32"/>
        </w:rPr>
        <w:t>•</w:t>
      </w:r>
      <w:r w:rsidRPr="006F54EB">
        <w:rPr>
          <w:rFonts w:ascii="宋体" w:hAnsi="宋体" w:hint="eastAsia"/>
          <w:sz w:val="32"/>
          <w:szCs w:val="32"/>
        </w:rPr>
        <w:t>月月有约</w:t>
      </w:r>
      <w:r w:rsidRPr="006F54EB">
        <w:rPr>
          <w:rFonts w:ascii="宋体"/>
          <w:sz w:val="32"/>
          <w:szCs w:val="32"/>
        </w:rPr>
        <w:t>•</w:t>
      </w:r>
      <w:r w:rsidRPr="006F54EB">
        <w:rPr>
          <w:rFonts w:ascii="宋体" w:hAnsi="宋体" w:hint="eastAsia"/>
          <w:sz w:val="32"/>
          <w:szCs w:val="32"/>
        </w:rPr>
        <w:t>金平出彩”文艺公益活动、组织区百名文艺家开展</w:t>
      </w:r>
      <w:r w:rsidRPr="006F54EB">
        <w:rPr>
          <w:rFonts w:ascii="宋体" w:hAnsi="宋体"/>
          <w:sz w:val="32"/>
          <w:szCs w:val="32"/>
        </w:rPr>
        <w:t xml:space="preserve"> </w:t>
      </w:r>
      <w:r w:rsidRPr="006F54EB">
        <w:rPr>
          <w:rFonts w:ascii="宋体" w:hAnsi="宋体" w:hint="eastAsia"/>
          <w:sz w:val="32"/>
          <w:szCs w:val="32"/>
        </w:rPr>
        <w:t>“走进金平西片区，助威金平大跨越”采风活动、组织“奋进金平，激情唱响”迎春文艺演出；“弘扬核心价值观，建设文化新金平”书法作品展；“绿满家园，改善民生”摄影作品展；“美在绿梦，金平添彩”文艺采风活动；“中国梦全国青少年儿童粤东地区舞蹈大赛”。创作的《汕头海湾圆舞曲》歌舞节目入选市</w:t>
      </w:r>
      <w:r w:rsidRPr="006F54EB">
        <w:rPr>
          <w:rFonts w:ascii="宋体" w:hAnsi="宋体"/>
          <w:sz w:val="32"/>
          <w:szCs w:val="32"/>
        </w:rPr>
        <w:t>2015</w:t>
      </w:r>
      <w:r w:rsidRPr="006F54EB">
        <w:rPr>
          <w:rFonts w:ascii="宋体" w:hAnsi="宋体" w:hint="eastAsia"/>
          <w:sz w:val="32"/>
          <w:szCs w:val="32"/>
        </w:rPr>
        <w:t>年文艺扶持基金项目。与区委宣传部、区文广新局联合打造的“大众舞台</w:t>
      </w:r>
      <w:r w:rsidRPr="006F54EB">
        <w:rPr>
          <w:rFonts w:ascii="宋体"/>
          <w:sz w:val="32"/>
          <w:szCs w:val="32"/>
        </w:rPr>
        <w:t>•</w:t>
      </w:r>
      <w:r w:rsidRPr="006F54EB">
        <w:rPr>
          <w:rFonts w:ascii="宋体" w:hAnsi="宋体" w:hint="eastAsia"/>
          <w:sz w:val="32"/>
          <w:szCs w:val="32"/>
        </w:rPr>
        <w:t>月月有约”文艺活动品牌得到了省委宣传部的专项资金扶持；在区党员画家带领下创作的艺都“美丽金平我的家”壁画成为我区创卫工作的一个亮点。区文联开展“送艺术进军营”活动，活动情况被列入区“双拥”画册。区摄影家协会举办了多期《真相》摄影论坛，内容登上中国摄影家协会官方网站首页。</w:t>
      </w:r>
    </w:p>
    <w:p w:rsidR="00A202B8" w:rsidRPr="00606CAF" w:rsidRDefault="00A202B8" w:rsidP="000B4A63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A202B8" w:rsidRPr="00606CAF" w:rsidRDefault="00A202B8" w:rsidP="000B4A63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A202B8" w:rsidRPr="00606CAF" w:rsidRDefault="00A202B8" w:rsidP="000B4A63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67.29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13.84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文化活动增加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58.58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6.28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增加项目资金</w:t>
      </w:r>
      <w:r>
        <w:rPr>
          <w:rFonts w:ascii="宋体" w:hAnsi="宋体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万元及增资调标</w:t>
      </w:r>
      <w:r w:rsidRPr="00606CAF">
        <w:rPr>
          <w:rFonts w:ascii="宋体" w:hAnsi="宋体" w:hint="eastAsia"/>
          <w:sz w:val="32"/>
          <w:szCs w:val="32"/>
        </w:rPr>
        <w:t>。其他收入</w:t>
      </w:r>
      <w:r>
        <w:rPr>
          <w:rFonts w:ascii="宋体" w:hAnsi="宋体"/>
          <w:sz w:val="32"/>
          <w:szCs w:val="32"/>
        </w:rPr>
        <w:t>8.71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A202B8" w:rsidRPr="00606CAF" w:rsidRDefault="00A202B8" w:rsidP="000B4A63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68.14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14.69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文化活动增加及增资调标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61.28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8.98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文化活动增加及增资调标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39.14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57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34.55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3.19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1.39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29.01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43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文联工作经费及购置器材经费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无公车及无接待任务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1.39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年减少</w:t>
      </w:r>
      <w:r>
        <w:rPr>
          <w:rFonts w:ascii="宋体" w:hAnsi="宋体"/>
          <w:sz w:val="32"/>
          <w:szCs w:val="32"/>
        </w:rPr>
        <w:t>4.53</w:t>
      </w:r>
      <w:r w:rsidRPr="00606CAF">
        <w:rPr>
          <w:rFonts w:ascii="宋体" w:hAnsi="宋体" w:hint="eastAsia"/>
          <w:sz w:val="32"/>
          <w:szCs w:val="32"/>
        </w:rPr>
        <w:t>万元，降低</w:t>
      </w:r>
      <w:r>
        <w:rPr>
          <w:rFonts w:ascii="宋体" w:hAnsi="宋体"/>
          <w:sz w:val="32"/>
          <w:szCs w:val="32"/>
        </w:rPr>
        <w:t>76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。主要原因是</w:t>
      </w:r>
      <w:r>
        <w:rPr>
          <w:rFonts w:ascii="宋体" w:hAnsi="宋体" w:hint="eastAsia"/>
          <w:sz w:val="32"/>
          <w:szCs w:val="32"/>
        </w:rPr>
        <w:t>节约办公开支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>1.12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>
        <w:rPr>
          <w:rFonts w:ascii="宋体" w:hAnsi="宋体"/>
          <w:sz w:val="32"/>
          <w:szCs w:val="32"/>
        </w:rPr>
        <w:t>1.12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辆，其他用车主要是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A202B8" w:rsidRPr="00606CAF" w:rsidRDefault="00A202B8" w:rsidP="000B4A63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A202B8" w:rsidRPr="00606CAF" w:rsidRDefault="00A202B8" w:rsidP="000B4A63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</w:t>
      </w:r>
      <w:r>
        <w:rPr>
          <w:rFonts w:ascii="宋体" w:hAnsi="宋体" w:hint="eastAsia"/>
          <w:sz w:val="32"/>
          <w:szCs w:val="32"/>
        </w:rPr>
        <w:t>无</w:t>
      </w:r>
      <w:r w:rsidRPr="00606CAF">
        <w:rPr>
          <w:rFonts w:ascii="宋体" w:hAnsi="宋体" w:hint="eastAsia"/>
          <w:sz w:val="32"/>
          <w:szCs w:val="32"/>
        </w:rPr>
        <w:t>，绩效评价结果：</w:t>
      </w:r>
      <w:r>
        <w:rPr>
          <w:rFonts w:ascii="宋体" w:hAnsi="宋体" w:hint="eastAsia"/>
          <w:sz w:val="32"/>
          <w:szCs w:val="32"/>
        </w:rPr>
        <w:t>无</w:t>
      </w:r>
      <w:r w:rsidRPr="00606CAF">
        <w:rPr>
          <w:rFonts w:ascii="宋体" w:hAnsi="宋体" w:hint="eastAsia"/>
          <w:sz w:val="32"/>
          <w:szCs w:val="32"/>
        </w:rPr>
        <w:t>；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</w:t>
      </w:r>
      <w:r>
        <w:rPr>
          <w:rFonts w:ascii="宋体" w:hAnsi="宋体" w:hint="eastAsia"/>
          <w:sz w:val="32"/>
          <w:szCs w:val="32"/>
        </w:rPr>
        <w:t>无</w:t>
      </w:r>
      <w:r w:rsidRPr="00606CAF">
        <w:rPr>
          <w:rFonts w:ascii="宋体" w:hAnsi="宋体" w:hint="eastAsia"/>
          <w:sz w:val="32"/>
          <w:szCs w:val="32"/>
        </w:rPr>
        <w:t>，绩效评价结果：</w:t>
      </w:r>
      <w:r>
        <w:rPr>
          <w:rFonts w:ascii="宋体" w:hAnsi="宋体" w:hint="eastAsia"/>
          <w:sz w:val="32"/>
          <w:szCs w:val="32"/>
        </w:rPr>
        <w:t>无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 w:rsidP="000B4A63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A202B8" w:rsidRPr="00606CAF" w:rsidRDefault="00A202B8" w:rsidP="000B4A63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</w:t>
      </w:r>
      <w:r>
        <w:rPr>
          <w:rFonts w:ascii="宋体" w:hAnsi="宋体" w:hint="eastAsia"/>
          <w:sz w:val="32"/>
          <w:szCs w:val="32"/>
        </w:rPr>
        <w:t>办公费、手续费、劳务费和其他交通费用等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A202B8" w:rsidRPr="00606CAF" w:rsidRDefault="00A202B8">
      <w:pPr>
        <w:rPr>
          <w:rFonts w:ascii="宋体"/>
        </w:rPr>
      </w:pPr>
    </w:p>
    <w:sectPr w:rsidR="00A202B8" w:rsidRPr="00606CAF" w:rsidSect="00F9793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2B8" w:rsidRDefault="00A202B8" w:rsidP="00F05A20">
      <w:r>
        <w:separator/>
      </w:r>
    </w:p>
  </w:endnote>
  <w:endnote w:type="continuationSeparator" w:id="0">
    <w:p w:rsidR="00A202B8" w:rsidRDefault="00A202B8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2B8" w:rsidRDefault="00A202B8" w:rsidP="000910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02B8" w:rsidRDefault="00A202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2B8" w:rsidRDefault="00A202B8" w:rsidP="000910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202B8" w:rsidRDefault="00A202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2B8" w:rsidRDefault="00A202B8" w:rsidP="00F05A20">
      <w:r>
        <w:separator/>
      </w:r>
    </w:p>
  </w:footnote>
  <w:footnote w:type="continuationSeparator" w:id="0">
    <w:p w:rsidR="00A202B8" w:rsidRDefault="00A202B8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104A"/>
    <w:rsid w:val="00095340"/>
    <w:rsid w:val="000B476E"/>
    <w:rsid w:val="000B4A63"/>
    <w:rsid w:val="000B59AB"/>
    <w:rsid w:val="000C4FE3"/>
    <w:rsid w:val="000F4B70"/>
    <w:rsid w:val="001046B8"/>
    <w:rsid w:val="001525F7"/>
    <w:rsid w:val="0015372B"/>
    <w:rsid w:val="0015458C"/>
    <w:rsid w:val="001577A8"/>
    <w:rsid w:val="0018091D"/>
    <w:rsid w:val="001A7928"/>
    <w:rsid w:val="001B0EB5"/>
    <w:rsid w:val="001C40A2"/>
    <w:rsid w:val="001D2341"/>
    <w:rsid w:val="001D33CF"/>
    <w:rsid w:val="001E3B29"/>
    <w:rsid w:val="001E6B84"/>
    <w:rsid w:val="001F0911"/>
    <w:rsid w:val="00222DBE"/>
    <w:rsid w:val="0023075F"/>
    <w:rsid w:val="00237D77"/>
    <w:rsid w:val="00256EC5"/>
    <w:rsid w:val="00273534"/>
    <w:rsid w:val="002747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60A"/>
    <w:rsid w:val="003277C1"/>
    <w:rsid w:val="00350520"/>
    <w:rsid w:val="00353105"/>
    <w:rsid w:val="0036763D"/>
    <w:rsid w:val="0038053D"/>
    <w:rsid w:val="00381A6D"/>
    <w:rsid w:val="00393031"/>
    <w:rsid w:val="003A1E3C"/>
    <w:rsid w:val="003C207F"/>
    <w:rsid w:val="003D0458"/>
    <w:rsid w:val="003D4970"/>
    <w:rsid w:val="003E15DA"/>
    <w:rsid w:val="004120A6"/>
    <w:rsid w:val="00412BB9"/>
    <w:rsid w:val="00430788"/>
    <w:rsid w:val="0045210E"/>
    <w:rsid w:val="00464FAF"/>
    <w:rsid w:val="004707B1"/>
    <w:rsid w:val="00472EA3"/>
    <w:rsid w:val="00474D62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76C1A"/>
    <w:rsid w:val="00597DA0"/>
    <w:rsid w:val="005A000F"/>
    <w:rsid w:val="005A34D8"/>
    <w:rsid w:val="005D7E7A"/>
    <w:rsid w:val="005F231C"/>
    <w:rsid w:val="00603A8C"/>
    <w:rsid w:val="00606CAF"/>
    <w:rsid w:val="00634C00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6F54EB"/>
    <w:rsid w:val="00700655"/>
    <w:rsid w:val="007346B1"/>
    <w:rsid w:val="00745EB7"/>
    <w:rsid w:val="00767700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4EE8"/>
    <w:rsid w:val="00896AC0"/>
    <w:rsid w:val="008A0E01"/>
    <w:rsid w:val="008A378E"/>
    <w:rsid w:val="008A7979"/>
    <w:rsid w:val="008D221D"/>
    <w:rsid w:val="008D6FB8"/>
    <w:rsid w:val="008E0D97"/>
    <w:rsid w:val="008E56D2"/>
    <w:rsid w:val="00903C30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02B8"/>
    <w:rsid w:val="00A24613"/>
    <w:rsid w:val="00A35E9A"/>
    <w:rsid w:val="00A53C47"/>
    <w:rsid w:val="00A53F45"/>
    <w:rsid w:val="00A73C01"/>
    <w:rsid w:val="00A76782"/>
    <w:rsid w:val="00A90ADA"/>
    <w:rsid w:val="00A95DAC"/>
    <w:rsid w:val="00AA1118"/>
    <w:rsid w:val="00AA7808"/>
    <w:rsid w:val="00AA7CE9"/>
    <w:rsid w:val="00AA7FE9"/>
    <w:rsid w:val="00AD2CEB"/>
    <w:rsid w:val="00AF372C"/>
    <w:rsid w:val="00B51363"/>
    <w:rsid w:val="00B60A3E"/>
    <w:rsid w:val="00B8178A"/>
    <w:rsid w:val="00B8458C"/>
    <w:rsid w:val="00B870DF"/>
    <w:rsid w:val="00B91660"/>
    <w:rsid w:val="00B949F0"/>
    <w:rsid w:val="00B96C8B"/>
    <w:rsid w:val="00BA68C4"/>
    <w:rsid w:val="00BB07BC"/>
    <w:rsid w:val="00BB14DD"/>
    <w:rsid w:val="00BE2734"/>
    <w:rsid w:val="00BE78EC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55D5"/>
    <w:rsid w:val="00C969B7"/>
    <w:rsid w:val="00CC29E2"/>
    <w:rsid w:val="00D041DC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32439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81A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4</Pages>
  <Words>285</Words>
  <Characters>1630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14</cp:revision>
  <dcterms:created xsi:type="dcterms:W3CDTF">2016-09-13T08:59:00Z</dcterms:created>
  <dcterms:modified xsi:type="dcterms:W3CDTF">2016-09-28T03:22:00Z</dcterms:modified>
</cp:coreProperties>
</file>